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87E3B5" w14:textId="533EDC67" w:rsidR="00750EEA" w:rsidRPr="00023A33" w:rsidRDefault="001071BD" w:rsidP="001071BD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023A33">
        <w:rPr>
          <w:rFonts w:cs="Arial"/>
          <w:sz w:val="20"/>
          <w:szCs w:val="20"/>
        </w:rPr>
        <w:t>Številka</w:t>
      </w:r>
      <w:r w:rsidR="00433E55" w:rsidRPr="00023A33">
        <w:rPr>
          <w:rFonts w:cs="Arial"/>
          <w:sz w:val="20"/>
          <w:szCs w:val="20"/>
        </w:rPr>
        <w:t>:</w:t>
      </w:r>
      <w:r w:rsidR="00EB11D7" w:rsidRPr="00023A33">
        <w:rPr>
          <w:rFonts w:cs="Arial"/>
          <w:sz w:val="20"/>
          <w:szCs w:val="20"/>
        </w:rPr>
        <w:t xml:space="preserve"> 430</w:t>
      </w:r>
      <w:r w:rsidR="00777E5A">
        <w:rPr>
          <w:rFonts w:cs="Arial"/>
          <w:sz w:val="20"/>
          <w:szCs w:val="20"/>
        </w:rPr>
        <w:t>1</w:t>
      </w:r>
      <w:r w:rsidR="00EB11D7" w:rsidRPr="00023A33">
        <w:rPr>
          <w:rFonts w:cs="Arial"/>
          <w:sz w:val="20"/>
          <w:szCs w:val="20"/>
        </w:rPr>
        <w:t>-00</w:t>
      </w:r>
      <w:r w:rsidR="00777E5A">
        <w:rPr>
          <w:rFonts w:cs="Arial"/>
          <w:sz w:val="20"/>
          <w:szCs w:val="20"/>
        </w:rPr>
        <w:t>11</w:t>
      </w:r>
      <w:r w:rsidR="00EB11D7" w:rsidRPr="00023A33">
        <w:rPr>
          <w:rFonts w:cs="Arial"/>
          <w:sz w:val="20"/>
          <w:szCs w:val="20"/>
        </w:rPr>
        <w:t>/202</w:t>
      </w:r>
      <w:r w:rsidR="00777E5A">
        <w:rPr>
          <w:rFonts w:cs="Arial"/>
          <w:sz w:val="20"/>
          <w:szCs w:val="20"/>
        </w:rPr>
        <w:t>5</w:t>
      </w:r>
    </w:p>
    <w:p w14:paraId="15803A36" w14:textId="1CDE69FB" w:rsidR="001071BD" w:rsidRPr="00023A33" w:rsidRDefault="00750EEA" w:rsidP="001071BD">
      <w:pPr>
        <w:tabs>
          <w:tab w:val="left" w:pos="993"/>
          <w:tab w:val="left" w:pos="1134"/>
        </w:tabs>
        <w:rPr>
          <w:rFonts w:cs="Arial"/>
          <w:i/>
          <w:sz w:val="20"/>
          <w:szCs w:val="20"/>
        </w:rPr>
      </w:pPr>
      <w:r w:rsidRPr="00023A33">
        <w:rPr>
          <w:rFonts w:cs="Arial"/>
          <w:sz w:val="20"/>
          <w:szCs w:val="20"/>
        </w:rPr>
        <w:t>JN</w:t>
      </w:r>
      <w:r w:rsidR="00441F73" w:rsidRPr="00023A33">
        <w:rPr>
          <w:rFonts w:cs="Arial"/>
          <w:sz w:val="20"/>
          <w:szCs w:val="20"/>
        </w:rPr>
        <w:t xml:space="preserve"> BR</w:t>
      </w:r>
      <w:r w:rsidRPr="00023A33">
        <w:rPr>
          <w:rFonts w:cs="Arial"/>
          <w:sz w:val="20"/>
          <w:szCs w:val="20"/>
        </w:rPr>
        <w:t>:</w:t>
      </w:r>
      <w:r w:rsidR="00433E55" w:rsidRPr="00023A33">
        <w:rPr>
          <w:rFonts w:cs="Arial"/>
          <w:sz w:val="20"/>
          <w:szCs w:val="20"/>
        </w:rPr>
        <w:t xml:space="preserve"> </w:t>
      </w:r>
      <w:r w:rsidR="00EB11D7" w:rsidRPr="00023A33">
        <w:rPr>
          <w:rFonts w:cs="Arial"/>
          <w:sz w:val="20"/>
          <w:szCs w:val="20"/>
        </w:rPr>
        <w:t>202</w:t>
      </w:r>
      <w:r w:rsidR="00777E5A">
        <w:rPr>
          <w:rFonts w:cs="Arial"/>
          <w:sz w:val="20"/>
          <w:szCs w:val="20"/>
        </w:rPr>
        <w:t>5-233</w:t>
      </w:r>
    </w:p>
    <w:p w14:paraId="73EECA30" w14:textId="4D462531" w:rsidR="00C374E4" w:rsidRPr="00023A33" w:rsidRDefault="001B4703" w:rsidP="00BC2F4D">
      <w:pPr>
        <w:jc w:val="center"/>
        <w:rPr>
          <w:rFonts w:cs="Arial"/>
          <w:b/>
          <w:sz w:val="20"/>
          <w:szCs w:val="20"/>
        </w:rPr>
      </w:pPr>
      <w:r w:rsidRPr="00023A33">
        <w:rPr>
          <w:rFonts w:cs="Arial"/>
          <w:b/>
          <w:sz w:val="20"/>
          <w:szCs w:val="20"/>
        </w:rPr>
        <w:t>SKUPNA PONUDBENA VREDNOST</w:t>
      </w:r>
    </w:p>
    <w:p w14:paraId="70D795AF" w14:textId="77777777" w:rsidR="00A86CFA" w:rsidRPr="00023A33" w:rsidRDefault="00A86CFA" w:rsidP="00E05D11">
      <w:pPr>
        <w:tabs>
          <w:tab w:val="left" w:pos="1083"/>
        </w:tabs>
        <w:rPr>
          <w:rFonts w:cs="Arial"/>
          <w:sz w:val="20"/>
          <w:szCs w:val="20"/>
        </w:rPr>
      </w:pPr>
    </w:p>
    <w:p w14:paraId="752C9141" w14:textId="4104D120" w:rsidR="00E05D11" w:rsidRPr="00023A33" w:rsidRDefault="00E05D11" w:rsidP="00E05D11">
      <w:pPr>
        <w:tabs>
          <w:tab w:val="left" w:pos="1083"/>
        </w:tabs>
        <w:rPr>
          <w:rFonts w:cs="Arial"/>
          <w:sz w:val="20"/>
          <w:szCs w:val="20"/>
        </w:rPr>
      </w:pPr>
      <w:r w:rsidRPr="00023A33">
        <w:rPr>
          <w:rFonts w:cs="Arial"/>
          <w:sz w:val="20"/>
          <w:szCs w:val="20"/>
        </w:rPr>
        <w:t xml:space="preserve">Naziv </w:t>
      </w:r>
      <w:r w:rsidR="001B4703" w:rsidRPr="00023A33">
        <w:rPr>
          <w:rFonts w:cs="Arial"/>
          <w:sz w:val="20"/>
          <w:szCs w:val="20"/>
        </w:rPr>
        <w:t>glavnega ponudnika</w:t>
      </w:r>
      <w:r w:rsidRPr="00023A33">
        <w:rPr>
          <w:rFonts w:cs="Arial"/>
          <w:sz w:val="20"/>
          <w:szCs w:val="20"/>
        </w:rPr>
        <w:t>: __________________________________________________</w:t>
      </w:r>
    </w:p>
    <w:p w14:paraId="49CD698B" w14:textId="77777777" w:rsidR="00E05D11" w:rsidRPr="00023A33" w:rsidRDefault="00E05D11" w:rsidP="00E05D11">
      <w:pPr>
        <w:tabs>
          <w:tab w:val="left" w:pos="1083"/>
        </w:tabs>
        <w:rPr>
          <w:rFonts w:cs="Arial"/>
          <w:sz w:val="20"/>
          <w:szCs w:val="20"/>
        </w:rPr>
      </w:pPr>
    </w:p>
    <w:p w14:paraId="6856C7F2" w14:textId="1B77F3F8" w:rsidR="00E05D11" w:rsidRPr="00023A33" w:rsidRDefault="00E05D11" w:rsidP="00E05D11">
      <w:pPr>
        <w:tabs>
          <w:tab w:val="left" w:pos="1083"/>
        </w:tabs>
        <w:rPr>
          <w:rFonts w:cs="Arial"/>
          <w:sz w:val="20"/>
          <w:szCs w:val="20"/>
        </w:rPr>
      </w:pPr>
      <w:r w:rsidRPr="00023A33">
        <w:rPr>
          <w:rFonts w:cs="Arial"/>
          <w:sz w:val="20"/>
          <w:szCs w:val="20"/>
        </w:rPr>
        <w:t xml:space="preserve">Naslov/sedež </w:t>
      </w:r>
      <w:r w:rsidR="001B4703" w:rsidRPr="00023A33">
        <w:rPr>
          <w:rFonts w:cs="Arial"/>
          <w:sz w:val="20"/>
          <w:szCs w:val="20"/>
        </w:rPr>
        <w:t>glavnega ponudnika</w:t>
      </w:r>
      <w:r w:rsidRPr="00023A33">
        <w:rPr>
          <w:rFonts w:cs="Arial"/>
          <w:sz w:val="20"/>
          <w:szCs w:val="20"/>
        </w:rPr>
        <w:t>: ____________________________________________</w:t>
      </w:r>
    </w:p>
    <w:p w14:paraId="64416F92" w14:textId="0D0CC2FA" w:rsidR="005B230F" w:rsidRPr="00023A33" w:rsidRDefault="005B230F" w:rsidP="005B230F">
      <w:pPr>
        <w:tabs>
          <w:tab w:val="left" w:pos="1083"/>
        </w:tabs>
        <w:rPr>
          <w:rFonts w:cs="Arial"/>
          <w:sz w:val="20"/>
          <w:szCs w:val="20"/>
        </w:rPr>
      </w:pPr>
    </w:p>
    <w:p w14:paraId="31407F2A" w14:textId="2AC01711" w:rsidR="00023A33" w:rsidRPr="00023A33" w:rsidRDefault="0090001C" w:rsidP="0090001C">
      <w:pPr>
        <w:tabs>
          <w:tab w:val="left" w:pos="1083"/>
        </w:tabs>
        <w:rPr>
          <w:rFonts w:cs="Arial"/>
          <w:b/>
          <w:sz w:val="20"/>
          <w:szCs w:val="20"/>
        </w:rPr>
      </w:pPr>
      <w:r w:rsidRPr="00023A33">
        <w:rPr>
          <w:rFonts w:cs="Arial"/>
          <w:b/>
          <w:sz w:val="20"/>
          <w:szCs w:val="20"/>
        </w:rPr>
        <w:t xml:space="preserve">Sklop 1: Prodaja in nakup z odpremo </w:t>
      </w:r>
      <w:r w:rsidR="003361BE">
        <w:rPr>
          <w:rFonts w:cs="Arial"/>
          <w:b/>
          <w:sz w:val="20"/>
          <w:szCs w:val="20"/>
        </w:rPr>
        <w:t xml:space="preserve">sladkorja </w:t>
      </w:r>
      <w:r w:rsidRPr="00023A33">
        <w:rPr>
          <w:rFonts w:cs="Arial"/>
          <w:b/>
          <w:sz w:val="20"/>
          <w:szCs w:val="20"/>
        </w:rPr>
        <w:t xml:space="preserve">v skladišču naročnika in dobavo </w:t>
      </w:r>
      <w:r w:rsidR="00023A33" w:rsidRPr="00023A33">
        <w:rPr>
          <w:rFonts w:cs="Arial"/>
          <w:b/>
          <w:sz w:val="20"/>
          <w:szCs w:val="20"/>
        </w:rPr>
        <w:t>sladkorja pakiranega v 25 kg embalažo v letu 202</w:t>
      </w:r>
      <w:r w:rsidR="00777E5A">
        <w:rPr>
          <w:rFonts w:cs="Arial"/>
          <w:b/>
          <w:sz w:val="20"/>
          <w:szCs w:val="20"/>
        </w:rPr>
        <w:t>5</w:t>
      </w:r>
      <w:r w:rsidRPr="00023A33">
        <w:rPr>
          <w:rFonts w:cs="Arial"/>
          <w:b/>
          <w:sz w:val="20"/>
          <w:szCs w:val="20"/>
        </w:rPr>
        <w:t xml:space="preserve"> </w:t>
      </w:r>
    </w:p>
    <w:p w14:paraId="694A94B0" w14:textId="7CA3C16D" w:rsidR="0090001C" w:rsidRPr="00023A33" w:rsidRDefault="0090001C" w:rsidP="0090001C">
      <w:pPr>
        <w:tabs>
          <w:tab w:val="left" w:pos="1083"/>
        </w:tabs>
        <w:rPr>
          <w:rFonts w:cs="Arial"/>
          <w:b/>
          <w:sz w:val="20"/>
          <w:szCs w:val="20"/>
        </w:rPr>
      </w:pPr>
      <w:r w:rsidRPr="00023A33">
        <w:rPr>
          <w:rFonts w:cs="Arial"/>
          <w:b/>
          <w:sz w:val="20"/>
          <w:szCs w:val="20"/>
        </w:rPr>
        <w:t xml:space="preserve">v skladišče naročnika </w:t>
      </w:r>
    </w:p>
    <w:tbl>
      <w:tblPr>
        <w:tblW w:w="12474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2524"/>
        <w:gridCol w:w="2170"/>
        <w:gridCol w:w="2268"/>
        <w:gridCol w:w="2366"/>
        <w:gridCol w:w="2126"/>
      </w:tblGrid>
      <w:tr w:rsidR="002D777D" w:rsidRPr="00023A33" w14:paraId="0FC82652" w14:textId="68A9839B" w:rsidTr="002775C9">
        <w:trPr>
          <w:trHeight w:val="915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1C1DF970" w14:textId="77777777" w:rsidR="002D777D" w:rsidRPr="00023A33" w:rsidRDefault="002D777D" w:rsidP="00AC399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Zap</w:t>
            </w:r>
            <w:proofErr w:type="spellEnd"/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. Št.</w:t>
            </w:r>
          </w:p>
        </w:tc>
        <w:tc>
          <w:tcPr>
            <w:tcW w:w="25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4F70146" w14:textId="77777777" w:rsidR="002D777D" w:rsidRPr="00023A33" w:rsidRDefault="002D777D" w:rsidP="00AC3998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VRSTA BLAGA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484B987B" w14:textId="23CCCC11" w:rsidR="002D777D" w:rsidRPr="00023A33" w:rsidRDefault="002D777D" w:rsidP="00AC399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količina za obnovitev v </w:t>
            </w:r>
            <w:r w:rsidR="00777E5A">
              <w:rPr>
                <w:rFonts w:cs="Arial"/>
                <w:b/>
                <w:bCs/>
                <w:color w:val="000000"/>
                <w:sz w:val="20"/>
                <w:szCs w:val="20"/>
              </w:rPr>
              <w:t>kg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718241C5" w14:textId="5923E27E" w:rsidR="002D777D" w:rsidRPr="00023A33" w:rsidRDefault="00023A33" w:rsidP="00AC399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s</w:t>
            </w:r>
            <w:r w:rsidR="002D777D"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kupna vrednost odkupa </w:t>
            </w: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sladkorja</w:t>
            </w:r>
            <w:r w:rsidR="002D777D"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 brez DDV</w:t>
            </w:r>
          </w:p>
        </w:tc>
        <w:tc>
          <w:tcPr>
            <w:tcW w:w="23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2D22168F" w14:textId="0C77168F" w:rsidR="002D777D" w:rsidRPr="00023A33" w:rsidRDefault="002D777D" w:rsidP="00AC399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skupna vrednost prodaje </w:t>
            </w:r>
            <w:r w:rsidR="00023A33"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sladkorja pakiranega v letu 2024</w:t>
            </w: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 brez DDV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</w:tcPr>
          <w:p w14:paraId="4A2AC61F" w14:textId="168D425B" w:rsidR="002D777D" w:rsidRPr="00023A33" w:rsidRDefault="002D777D" w:rsidP="00AC399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razlika med skupno vrednostjo </w:t>
            </w:r>
          </w:p>
        </w:tc>
      </w:tr>
      <w:tr w:rsidR="002D777D" w:rsidRPr="00023A33" w14:paraId="121B5A96" w14:textId="77777777" w:rsidTr="002D777D">
        <w:trPr>
          <w:trHeight w:val="187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</w:tcPr>
          <w:p w14:paraId="73877744" w14:textId="77777777" w:rsidR="002D777D" w:rsidRPr="00023A33" w:rsidRDefault="002D777D" w:rsidP="00AC399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center"/>
          </w:tcPr>
          <w:p w14:paraId="2EF771AD" w14:textId="77777777" w:rsidR="002D777D" w:rsidRPr="00023A33" w:rsidRDefault="002D777D" w:rsidP="00AC3998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65D0CAFE" w14:textId="77777777" w:rsidR="002D777D" w:rsidRPr="00023A33" w:rsidRDefault="002D777D" w:rsidP="00AC399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DDEBF7"/>
            <w:vAlign w:val="center"/>
          </w:tcPr>
          <w:p w14:paraId="1608679D" w14:textId="23DB2F6D" w:rsidR="002D777D" w:rsidRPr="00023A33" w:rsidRDefault="002D777D" w:rsidP="00AC399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3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</w:tcPr>
          <w:p w14:paraId="5B7BB6BE" w14:textId="2AB72E82" w:rsidR="002D777D" w:rsidRPr="00023A33" w:rsidRDefault="002D777D" w:rsidP="00AC399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</w:tcPr>
          <w:p w14:paraId="341E8685" w14:textId="3904D441" w:rsidR="002D777D" w:rsidRPr="00023A33" w:rsidRDefault="002D777D" w:rsidP="00AC399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3 = 2 - 1</w:t>
            </w:r>
          </w:p>
        </w:tc>
      </w:tr>
      <w:tr w:rsidR="002D777D" w:rsidRPr="00023A33" w14:paraId="37314A87" w14:textId="65FF73EB" w:rsidTr="00126E80">
        <w:trPr>
          <w:trHeight w:val="333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2DE60" w14:textId="77777777" w:rsidR="002D777D" w:rsidRPr="00023A33" w:rsidRDefault="002D777D" w:rsidP="00AC399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9C066" w14:textId="18971632" w:rsidR="002D777D" w:rsidRPr="00023A33" w:rsidRDefault="00023A33" w:rsidP="00AC3998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Sladkor pakiran v 25 kg embalaži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A6026" w14:textId="53DEE6C7" w:rsidR="002D777D" w:rsidRPr="00023A33" w:rsidRDefault="00777E5A" w:rsidP="00126E8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822.150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F895A" w14:textId="1725841F" w:rsidR="002D777D" w:rsidRPr="00023A33" w:rsidRDefault="002D777D" w:rsidP="00AC399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4F540" w14:textId="6FDBEB97" w:rsidR="002D777D" w:rsidRPr="00023A33" w:rsidRDefault="002D777D" w:rsidP="00AC399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0EE45A" w14:textId="77777777" w:rsidR="002D777D" w:rsidRPr="00023A33" w:rsidRDefault="002D777D" w:rsidP="00AC399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D777D" w:rsidRPr="00023A33" w14:paraId="19FF96EB" w14:textId="1A5B0C57" w:rsidTr="002D777D">
        <w:trPr>
          <w:trHeight w:val="6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7904F24F" w14:textId="77777777" w:rsidR="002D777D" w:rsidRPr="00023A33" w:rsidRDefault="002D777D" w:rsidP="00AC399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DD0B5A9" w14:textId="77777777" w:rsidR="002D777D" w:rsidRPr="00023A33" w:rsidRDefault="002D777D" w:rsidP="00AC3998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B1277F3" w14:textId="77777777" w:rsidR="002D777D" w:rsidRPr="00023A33" w:rsidRDefault="002D777D" w:rsidP="00AC399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13FFD244" w14:textId="61573ED6" w:rsidR="002D777D" w:rsidRPr="00023A33" w:rsidRDefault="002D777D" w:rsidP="00AC399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58323A9E" w14:textId="77777777" w:rsidR="002D777D" w:rsidRPr="00023A33" w:rsidRDefault="002D777D" w:rsidP="00AC399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</w:tcPr>
          <w:p w14:paraId="31F52F90" w14:textId="77777777" w:rsidR="002D777D" w:rsidRPr="00023A33" w:rsidRDefault="002D777D" w:rsidP="00AC399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417614B4" w14:textId="7ABA2BB4" w:rsidR="00AC3998" w:rsidRPr="00023A33" w:rsidRDefault="00AC3998" w:rsidP="005B230F">
      <w:pPr>
        <w:tabs>
          <w:tab w:val="left" w:pos="1083"/>
        </w:tabs>
        <w:rPr>
          <w:rFonts w:cs="Arial"/>
          <w:sz w:val="20"/>
          <w:szCs w:val="20"/>
        </w:rPr>
      </w:pPr>
    </w:p>
    <w:p w14:paraId="518548CA" w14:textId="40DEE76C" w:rsidR="00023A33" w:rsidRPr="00023A33" w:rsidRDefault="00023A33" w:rsidP="00023A33">
      <w:pPr>
        <w:tabs>
          <w:tab w:val="left" w:pos="1083"/>
        </w:tabs>
        <w:rPr>
          <w:rFonts w:cs="Arial"/>
          <w:b/>
          <w:sz w:val="20"/>
          <w:szCs w:val="20"/>
        </w:rPr>
      </w:pPr>
      <w:r w:rsidRPr="00023A33">
        <w:rPr>
          <w:rFonts w:cs="Arial"/>
          <w:b/>
          <w:sz w:val="20"/>
          <w:szCs w:val="20"/>
        </w:rPr>
        <w:t xml:space="preserve">Sklop 2: Prodaja in nakup z odpremo </w:t>
      </w:r>
      <w:r w:rsidR="003361BE">
        <w:rPr>
          <w:rFonts w:cs="Arial"/>
          <w:b/>
          <w:sz w:val="20"/>
          <w:szCs w:val="20"/>
        </w:rPr>
        <w:t xml:space="preserve">sladkorja </w:t>
      </w:r>
      <w:r w:rsidRPr="00023A33">
        <w:rPr>
          <w:rFonts w:cs="Arial"/>
          <w:b/>
          <w:sz w:val="20"/>
          <w:szCs w:val="20"/>
        </w:rPr>
        <w:t>v skladišču naročnika in dobavo sladkorja pakiranega v 1 kg embalažo v letu 202</w:t>
      </w:r>
      <w:r w:rsidR="00777E5A">
        <w:rPr>
          <w:rFonts w:cs="Arial"/>
          <w:b/>
          <w:sz w:val="20"/>
          <w:szCs w:val="20"/>
        </w:rPr>
        <w:t>5</w:t>
      </w:r>
      <w:r w:rsidRPr="00023A33">
        <w:rPr>
          <w:rFonts w:cs="Arial"/>
          <w:b/>
          <w:sz w:val="20"/>
          <w:szCs w:val="20"/>
        </w:rPr>
        <w:t xml:space="preserve"> </w:t>
      </w:r>
    </w:p>
    <w:p w14:paraId="10CDEC7D" w14:textId="125B3ECF" w:rsidR="00023A33" w:rsidRPr="00023A33" w:rsidRDefault="00023A33" w:rsidP="00023A33">
      <w:pPr>
        <w:tabs>
          <w:tab w:val="left" w:pos="1083"/>
        </w:tabs>
        <w:rPr>
          <w:rFonts w:cs="Arial"/>
          <w:b/>
          <w:sz w:val="20"/>
          <w:szCs w:val="20"/>
        </w:rPr>
      </w:pPr>
      <w:r w:rsidRPr="00023A33">
        <w:rPr>
          <w:rFonts w:cs="Arial"/>
          <w:b/>
          <w:sz w:val="20"/>
          <w:szCs w:val="20"/>
        </w:rPr>
        <w:t xml:space="preserve">v skladišče naročnika </w:t>
      </w:r>
    </w:p>
    <w:tbl>
      <w:tblPr>
        <w:tblW w:w="12474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2524"/>
        <w:gridCol w:w="2170"/>
        <w:gridCol w:w="2268"/>
        <w:gridCol w:w="2366"/>
        <w:gridCol w:w="2126"/>
      </w:tblGrid>
      <w:tr w:rsidR="002D777D" w:rsidRPr="00023A33" w14:paraId="15E06A55" w14:textId="77777777" w:rsidTr="002775C9">
        <w:trPr>
          <w:trHeight w:val="915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220E8EF0" w14:textId="77777777" w:rsidR="002D777D" w:rsidRPr="00023A33" w:rsidRDefault="002D777D" w:rsidP="00367C7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Zap</w:t>
            </w:r>
            <w:proofErr w:type="spellEnd"/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. Št.</w:t>
            </w:r>
          </w:p>
        </w:tc>
        <w:tc>
          <w:tcPr>
            <w:tcW w:w="25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38E4250" w14:textId="77777777" w:rsidR="002D777D" w:rsidRPr="00023A33" w:rsidRDefault="002D777D" w:rsidP="00367C76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VRSTA BLAGA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2392C896" w14:textId="2D6DC493" w:rsidR="002D777D" w:rsidRPr="00023A33" w:rsidRDefault="002D777D" w:rsidP="00367C7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količina za obnovitev v </w:t>
            </w:r>
            <w:r w:rsidR="00777E5A">
              <w:rPr>
                <w:rFonts w:cs="Arial"/>
                <w:b/>
                <w:bCs/>
                <w:color w:val="000000"/>
                <w:sz w:val="20"/>
                <w:szCs w:val="20"/>
              </w:rPr>
              <w:t>kg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5125EDF2" w14:textId="195D1130" w:rsidR="002D777D" w:rsidRPr="00023A33" w:rsidRDefault="002D777D" w:rsidP="00367C7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skupna vrednost odkupa </w:t>
            </w:r>
            <w:r w:rsidR="00023A33"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sladkorja</w:t>
            </w: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 brez DDV</w:t>
            </w:r>
          </w:p>
        </w:tc>
        <w:tc>
          <w:tcPr>
            <w:tcW w:w="23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37263362" w14:textId="3B24D6E9" w:rsidR="002D777D" w:rsidRPr="00023A33" w:rsidRDefault="00023A33" w:rsidP="00367C7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skupna vrednost prodaje sladkorja pakiranega v letu 2024 brez DDV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</w:tcPr>
          <w:p w14:paraId="4F8E019B" w14:textId="2E0A699A" w:rsidR="002D777D" w:rsidRPr="00023A33" w:rsidRDefault="002D777D" w:rsidP="00367C7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razlika med skupno vrednostjo </w:t>
            </w:r>
          </w:p>
        </w:tc>
      </w:tr>
      <w:tr w:rsidR="002D777D" w:rsidRPr="00023A33" w14:paraId="62B1B785" w14:textId="77777777" w:rsidTr="002D777D">
        <w:trPr>
          <w:trHeight w:val="187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</w:tcPr>
          <w:p w14:paraId="5D5BFC3E" w14:textId="77777777" w:rsidR="002D777D" w:rsidRPr="00023A33" w:rsidRDefault="002D777D" w:rsidP="00367C7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center"/>
          </w:tcPr>
          <w:p w14:paraId="2CE8CDA9" w14:textId="77777777" w:rsidR="002D777D" w:rsidRPr="00023A33" w:rsidRDefault="002D777D" w:rsidP="00367C76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7A269EE3" w14:textId="77777777" w:rsidR="002D777D" w:rsidRPr="00023A33" w:rsidRDefault="002D777D" w:rsidP="00367C7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DDEBF7"/>
            <w:vAlign w:val="center"/>
          </w:tcPr>
          <w:p w14:paraId="36AA6A25" w14:textId="77777777" w:rsidR="002D777D" w:rsidRPr="00023A33" w:rsidRDefault="002D777D" w:rsidP="00367C7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3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</w:tcPr>
          <w:p w14:paraId="42B6D4B3" w14:textId="77777777" w:rsidR="002D777D" w:rsidRPr="00023A33" w:rsidRDefault="002D777D" w:rsidP="00367C7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</w:tcPr>
          <w:p w14:paraId="7B0AA6E6" w14:textId="77777777" w:rsidR="002D777D" w:rsidRPr="00023A33" w:rsidRDefault="002D777D" w:rsidP="00367C7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3 = 2 - 1</w:t>
            </w:r>
          </w:p>
        </w:tc>
      </w:tr>
      <w:tr w:rsidR="002D777D" w:rsidRPr="00023A33" w14:paraId="06FEAD17" w14:textId="77777777" w:rsidTr="00126E80">
        <w:trPr>
          <w:trHeight w:val="243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A4DCB" w14:textId="77777777" w:rsidR="002D777D" w:rsidRPr="00023A33" w:rsidRDefault="002D777D" w:rsidP="00367C7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754D8" w14:textId="3FD24699" w:rsidR="002D777D" w:rsidRPr="00023A33" w:rsidRDefault="00023A33" w:rsidP="00367C76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Sladkor pakiran v 1 kg embalaži</w:t>
            </w:r>
            <w:r w:rsidR="00D2727C"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E8BC1" w14:textId="408F76DE" w:rsidR="002D777D" w:rsidRPr="00023A33" w:rsidRDefault="00777E5A" w:rsidP="00126E8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20.000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4482D" w14:textId="77777777" w:rsidR="002D777D" w:rsidRPr="00023A33" w:rsidRDefault="002D777D" w:rsidP="00367C7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1B0C0" w14:textId="77777777" w:rsidR="002D777D" w:rsidRPr="00023A33" w:rsidRDefault="002D777D" w:rsidP="00367C7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A69DC1" w14:textId="77777777" w:rsidR="002D777D" w:rsidRPr="00023A33" w:rsidRDefault="002D777D" w:rsidP="00367C7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D777D" w:rsidRPr="00023A33" w14:paraId="1BA7F98D" w14:textId="77777777" w:rsidTr="002D777D">
        <w:trPr>
          <w:trHeight w:val="6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7342F2C4" w14:textId="77777777" w:rsidR="002D777D" w:rsidRPr="00023A33" w:rsidRDefault="002D777D" w:rsidP="00367C7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A6837DF" w14:textId="77777777" w:rsidR="002D777D" w:rsidRPr="00023A33" w:rsidRDefault="002D777D" w:rsidP="00367C76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B344ACA" w14:textId="77777777" w:rsidR="002D777D" w:rsidRPr="00023A33" w:rsidRDefault="002D777D" w:rsidP="00367C7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60260CFC" w14:textId="77777777" w:rsidR="002D777D" w:rsidRPr="00023A33" w:rsidRDefault="002D777D" w:rsidP="00367C7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2ECD0513" w14:textId="77777777" w:rsidR="002D777D" w:rsidRPr="00023A33" w:rsidRDefault="002D777D" w:rsidP="00367C7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</w:tcPr>
          <w:p w14:paraId="0A488877" w14:textId="77777777" w:rsidR="002D777D" w:rsidRPr="00023A33" w:rsidRDefault="002D777D" w:rsidP="00367C76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6DD66DCC" w14:textId="77777777" w:rsidR="00BD481D" w:rsidRPr="00023A33" w:rsidRDefault="002D777D" w:rsidP="002D777D">
      <w:pPr>
        <w:jc w:val="both"/>
        <w:rPr>
          <w:rFonts w:cs="Arial"/>
          <w:sz w:val="20"/>
          <w:szCs w:val="20"/>
        </w:rPr>
      </w:pPr>
      <w:r w:rsidRPr="00023A33">
        <w:rPr>
          <w:rFonts w:cs="Arial"/>
          <w:sz w:val="20"/>
          <w:szCs w:val="20"/>
        </w:rPr>
        <w:tab/>
      </w:r>
      <w:r w:rsidRPr="00023A33">
        <w:rPr>
          <w:rFonts w:cs="Arial"/>
          <w:sz w:val="20"/>
          <w:szCs w:val="20"/>
        </w:rPr>
        <w:tab/>
      </w:r>
      <w:r w:rsidRPr="00023A33">
        <w:rPr>
          <w:rFonts w:cs="Arial"/>
          <w:sz w:val="20"/>
          <w:szCs w:val="20"/>
        </w:rPr>
        <w:tab/>
      </w:r>
    </w:p>
    <w:p w14:paraId="4FC6EA4D" w14:textId="7656ECD7" w:rsidR="002D777D" w:rsidRPr="00023A33" w:rsidRDefault="002D777D" w:rsidP="002D777D">
      <w:pPr>
        <w:jc w:val="both"/>
        <w:rPr>
          <w:rFonts w:cs="Arial"/>
          <w:sz w:val="20"/>
          <w:szCs w:val="20"/>
        </w:rPr>
      </w:pPr>
      <w:r w:rsidRPr="00023A33">
        <w:rPr>
          <w:rFonts w:cs="Arial"/>
          <w:sz w:val="20"/>
          <w:szCs w:val="20"/>
        </w:rPr>
        <w:tab/>
        <w:t xml:space="preserve"> </w:t>
      </w:r>
      <w:r w:rsidRPr="00023A33">
        <w:rPr>
          <w:rFonts w:cs="Arial"/>
          <w:sz w:val="20"/>
          <w:szCs w:val="20"/>
        </w:rPr>
        <w:tab/>
      </w:r>
      <w:r w:rsidRPr="00023A33">
        <w:rPr>
          <w:rFonts w:cs="Arial"/>
          <w:sz w:val="20"/>
          <w:szCs w:val="20"/>
        </w:rPr>
        <w:tab/>
      </w:r>
      <w:r w:rsidR="0051622C">
        <w:rPr>
          <w:rFonts w:cs="Arial"/>
          <w:sz w:val="20"/>
          <w:szCs w:val="20"/>
        </w:rPr>
        <w:tab/>
      </w:r>
      <w:r w:rsidR="0051622C">
        <w:rPr>
          <w:rFonts w:cs="Arial"/>
          <w:sz w:val="20"/>
          <w:szCs w:val="20"/>
        </w:rPr>
        <w:tab/>
      </w:r>
      <w:r w:rsidR="0051622C">
        <w:rPr>
          <w:rFonts w:cs="Arial"/>
          <w:sz w:val="20"/>
          <w:szCs w:val="20"/>
        </w:rPr>
        <w:tab/>
      </w:r>
      <w:bookmarkStart w:id="0" w:name="_GoBack"/>
      <w:bookmarkEnd w:id="0"/>
      <w:r w:rsidRPr="00023A33">
        <w:rPr>
          <w:rFonts w:cs="Arial"/>
          <w:sz w:val="20"/>
          <w:szCs w:val="20"/>
        </w:rPr>
        <w:t>___________________________________</w:t>
      </w:r>
    </w:p>
    <w:p w14:paraId="1D177373" w14:textId="77777777" w:rsidR="002D777D" w:rsidRPr="00023A33" w:rsidRDefault="002D777D" w:rsidP="002D777D">
      <w:pPr>
        <w:jc w:val="both"/>
        <w:rPr>
          <w:rFonts w:cs="Arial"/>
          <w:sz w:val="20"/>
          <w:szCs w:val="20"/>
        </w:rPr>
      </w:pPr>
      <w:r w:rsidRPr="00023A33">
        <w:rPr>
          <w:rFonts w:cs="Arial"/>
          <w:sz w:val="20"/>
          <w:szCs w:val="20"/>
        </w:rPr>
        <w:tab/>
      </w:r>
      <w:r w:rsidRPr="00023A33">
        <w:rPr>
          <w:rFonts w:cs="Arial"/>
          <w:sz w:val="20"/>
          <w:szCs w:val="20"/>
        </w:rPr>
        <w:tab/>
      </w:r>
      <w:r w:rsidRPr="00023A33">
        <w:rPr>
          <w:rFonts w:cs="Arial"/>
          <w:sz w:val="20"/>
          <w:szCs w:val="20"/>
        </w:rPr>
        <w:tab/>
      </w:r>
      <w:r w:rsidRPr="00023A33">
        <w:rPr>
          <w:rFonts w:cs="Arial"/>
          <w:sz w:val="20"/>
          <w:szCs w:val="20"/>
        </w:rPr>
        <w:tab/>
        <w:t xml:space="preserve">             </w:t>
      </w:r>
      <w:r w:rsidRPr="00023A33">
        <w:rPr>
          <w:rFonts w:cs="Arial"/>
          <w:sz w:val="20"/>
          <w:szCs w:val="20"/>
        </w:rPr>
        <w:tab/>
        <w:t xml:space="preserve">       Podpis zakonitega zastopnika in žig</w:t>
      </w:r>
    </w:p>
    <w:p w14:paraId="111DE913" w14:textId="77777777" w:rsidR="00126E80" w:rsidRPr="00023A33" w:rsidRDefault="00126E80" w:rsidP="00AC3998">
      <w:pPr>
        <w:ind w:right="-32"/>
        <w:jc w:val="both"/>
        <w:rPr>
          <w:rFonts w:cs="Arial"/>
          <w:i/>
          <w:sz w:val="20"/>
          <w:szCs w:val="20"/>
        </w:rPr>
      </w:pPr>
    </w:p>
    <w:p w14:paraId="18BF8984" w14:textId="24489F8F" w:rsidR="00D47195" w:rsidRPr="00023A33" w:rsidRDefault="00E75CBE" w:rsidP="00AC3998">
      <w:pPr>
        <w:ind w:right="-32"/>
        <w:jc w:val="both"/>
        <w:rPr>
          <w:rFonts w:cs="Arial"/>
          <w:i/>
          <w:sz w:val="20"/>
          <w:szCs w:val="20"/>
        </w:rPr>
      </w:pPr>
      <w:r w:rsidRPr="00023A33">
        <w:rPr>
          <w:rFonts w:cs="Arial"/>
          <w:i/>
          <w:sz w:val="20"/>
          <w:szCs w:val="20"/>
        </w:rPr>
        <w:t>O</w:t>
      </w:r>
      <w:r w:rsidR="00604DDB" w:rsidRPr="00023A33">
        <w:rPr>
          <w:rFonts w:cs="Arial"/>
          <w:i/>
          <w:sz w:val="20"/>
          <w:szCs w:val="20"/>
        </w:rPr>
        <w:t xml:space="preserve">brazec </w:t>
      </w:r>
      <w:r w:rsidR="001B4703" w:rsidRPr="00023A33">
        <w:rPr>
          <w:rFonts w:cs="Arial"/>
          <w:i/>
          <w:sz w:val="20"/>
          <w:szCs w:val="20"/>
        </w:rPr>
        <w:t>izpolni glavni ponudnik. Obrazec se naloži v informacijski sistem e-JN pod razdelek »Predračun«, ki bo viden na javnem odpiranju ponudb</w:t>
      </w:r>
      <w:r w:rsidR="00604DDB" w:rsidRPr="00023A33">
        <w:rPr>
          <w:rFonts w:cs="Arial"/>
          <w:i/>
          <w:sz w:val="20"/>
          <w:szCs w:val="20"/>
        </w:rPr>
        <w:t>.</w:t>
      </w:r>
      <w:r w:rsidR="00E81DF5" w:rsidRPr="00023A33">
        <w:rPr>
          <w:rFonts w:cs="Arial"/>
          <w:i/>
          <w:sz w:val="20"/>
          <w:szCs w:val="20"/>
        </w:rPr>
        <w:t xml:space="preserve"> </w:t>
      </w:r>
    </w:p>
    <w:sectPr w:rsidR="00D47195" w:rsidRPr="00023A33" w:rsidSect="00AC3998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21ED09" w16cex:dateUtc="2023-05-31T13:58:00Z"/>
  <w16cex:commentExtensible w16cex:durableId="2821ED1A" w16cex:dateUtc="2023-05-31T13:58:00Z"/>
  <w16cex:commentExtensible w16cex:durableId="2821ED2A" w16cex:dateUtc="2023-05-31T13:5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2104EF" w14:textId="77777777" w:rsidR="0022712B" w:rsidRDefault="0022712B">
      <w:r>
        <w:separator/>
      </w:r>
    </w:p>
  </w:endnote>
  <w:endnote w:type="continuationSeparator" w:id="0">
    <w:p w14:paraId="5C7AD943" w14:textId="77777777" w:rsidR="0022712B" w:rsidRDefault="00227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7CBC010B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ED06F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ED06F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4605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58A944A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1756446E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B063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B063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CD917A" w14:textId="77777777" w:rsidR="0022712B" w:rsidRDefault="0022712B">
      <w:r>
        <w:separator/>
      </w:r>
    </w:p>
  </w:footnote>
  <w:footnote w:type="continuationSeparator" w:id="0">
    <w:p w14:paraId="68D9076C" w14:textId="77777777" w:rsidR="0022712B" w:rsidRDefault="002271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07D4319D" w:rsidR="00C0552D" w:rsidRPr="000E02BD" w:rsidRDefault="000E02BD" w:rsidP="006E06F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0E02BD">
            <w:rPr>
              <w:rFonts w:cs="Arial"/>
              <w:color w:val="000000"/>
              <w:sz w:val="16"/>
              <w:szCs w:val="16"/>
            </w:rPr>
            <w:t>ODPRTI POSTOPEK</w:t>
          </w:r>
          <w:r w:rsidR="004C38F0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6E06FA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3163B63" w:rsidR="00C0552D" w:rsidRPr="008E7AB1" w:rsidRDefault="00144B8D" w:rsidP="0053118F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 w:rsidR="005564B9"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 w:rsidR="005564B9">
            <w:rPr>
              <w:rFonts w:cs="Arial"/>
              <w:sz w:val="16"/>
              <w:szCs w:val="16"/>
            </w:rPr>
            <w:t>2.</w:t>
          </w:r>
          <w:r w:rsidR="0053118F">
            <w:rPr>
              <w:rFonts w:cs="Arial"/>
              <w:sz w:val="16"/>
              <w:szCs w:val="16"/>
            </w:rPr>
            <w:t>20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3A33"/>
    <w:rsid w:val="00024ACE"/>
    <w:rsid w:val="0002662E"/>
    <w:rsid w:val="00027F8E"/>
    <w:rsid w:val="00030677"/>
    <w:rsid w:val="00036A6D"/>
    <w:rsid w:val="000412BC"/>
    <w:rsid w:val="00041EB9"/>
    <w:rsid w:val="00042D0E"/>
    <w:rsid w:val="00046CE2"/>
    <w:rsid w:val="0005065F"/>
    <w:rsid w:val="000576FB"/>
    <w:rsid w:val="000729ED"/>
    <w:rsid w:val="00073105"/>
    <w:rsid w:val="000767FF"/>
    <w:rsid w:val="0008551C"/>
    <w:rsid w:val="00087BED"/>
    <w:rsid w:val="00096243"/>
    <w:rsid w:val="00096BE4"/>
    <w:rsid w:val="000B4E14"/>
    <w:rsid w:val="000B77A5"/>
    <w:rsid w:val="000C23A5"/>
    <w:rsid w:val="000C4583"/>
    <w:rsid w:val="000D76C2"/>
    <w:rsid w:val="000E02BD"/>
    <w:rsid w:val="000E1875"/>
    <w:rsid w:val="000E3067"/>
    <w:rsid w:val="000E41E1"/>
    <w:rsid w:val="000E7050"/>
    <w:rsid w:val="000F4633"/>
    <w:rsid w:val="00101B68"/>
    <w:rsid w:val="001071BD"/>
    <w:rsid w:val="00114401"/>
    <w:rsid w:val="001212CD"/>
    <w:rsid w:val="0012533E"/>
    <w:rsid w:val="00125CF3"/>
    <w:rsid w:val="00126E80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7BD0"/>
    <w:rsid w:val="001B20F6"/>
    <w:rsid w:val="001B4703"/>
    <w:rsid w:val="001D16E0"/>
    <w:rsid w:val="001D4E48"/>
    <w:rsid w:val="001D694D"/>
    <w:rsid w:val="001F6F0F"/>
    <w:rsid w:val="0020233B"/>
    <w:rsid w:val="002050F8"/>
    <w:rsid w:val="00213ABA"/>
    <w:rsid w:val="0022212F"/>
    <w:rsid w:val="0022712B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711AE"/>
    <w:rsid w:val="00273761"/>
    <w:rsid w:val="002775C9"/>
    <w:rsid w:val="00277706"/>
    <w:rsid w:val="00283EE6"/>
    <w:rsid w:val="00285B81"/>
    <w:rsid w:val="002867A6"/>
    <w:rsid w:val="002927A2"/>
    <w:rsid w:val="002A6A46"/>
    <w:rsid w:val="002B28E0"/>
    <w:rsid w:val="002D4575"/>
    <w:rsid w:val="002D58D9"/>
    <w:rsid w:val="002D6A3C"/>
    <w:rsid w:val="002D777D"/>
    <w:rsid w:val="002E1329"/>
    <w:rsid w:val="002E2FD3"/>
    <w:rsid w:val="002E6B63"/>
    <w:rsid w:val="002F0041"/>
    <w:rsid w:val="002F678E"/>
    <w:rsid w:val="002F68A9"/>
    <w:rsid w:val="00301033"/>
    <w:rsid w:val="003077D3"/>
    <w:rsid w:val="00315EE6"/>
    <w:rsid w:val="00324C4C"/>
    <w:rsid w:val="00325D8B"/>
    <w:rsid w:val="00326834"/>
    <w:rsid w:val="003361BE"/>
    <w:rsid w:val="0035043A"/>
    <w:rsid w:val="003604BB"/>
    <w:rsid w:val="00367250"/>
    <w:rsid w:val="00370866"/>
    <w:rsid w:val="0037231D"/>
    <w:rsid w:val="00381651"/>
    <w:rsid w:val="003B12DB"/>
    <w:rsid w:val="003B36FC"/>
    <w:rsid w:val="003B46EC"/>
    <w:rsid w:val="003C0B6A"/>
    <w:rsid w:val="003C485B"/>
    <w:rsid w:val="003D1272"/>
    <w:rsid w:val="003E4CFC"/>
    <w:rsid w:val="003E5C55"/>
    <w:rsid w:val="003F0DE7"/>
    <w:rsid w:val="003F4DE6"/>
    <w:rsid w:val="00405B0C"/>
    <w:rsid w:val="00406373"/>
    <w:rsid w:val="0040793E"/>
    <w:rsid w:val="00433E55"/>
    <w:rsid w:val="00434AD4"/>
    <w:rsid w:val="0043532D"/>
    <w:rsid w:val="00441F73"/>
    <w:rsid w:val="00445049"/>
    <w:rsid w:val="004527D6"/>
    <w:rsid w:val="00455EB9"/>
    <w:rsid w:val="004720C5"/>
    <w:rsid w:val="0047643E"/>
    <w:rsid w:val="004777D5"/>
    <w:rsid w:val="004801D0"/>
    <w:rsid w:val="004A0508"/>
    <w:rsid w:val="004A5F18"/>
    <w:rsid w:val="004B065E"/>
    <w:rsid w:val="004B3083"/>
    <w:rsid w:val="004C21E1"/>
    <w:rsid w:val="004C38F0"/>
    <w:rsid w:val="004D01C8"/>
    <w:rsid w:val="004D6B75"/>
    <w:rsid w:val="004E0CB2"/>
    <w:rsid w:val="004F107B"/>
    <w:rsid w:val="004F5903"/>
    <w:rsid w:val="004F7C1C"/>
    <w:rsid w:val="00511704"/>
    <w:rsid w:val="00513A25"/>
    <w:rsid w:val="0051622C"/>
    <w:rsid w:val="0051745B"/>
    <w:rsid w:val="005255EB"/>
    <w:rsid w:val="0053118F"/>
    <w:rsid w:val="005316C0"/>
    <w:rsid w:val="00537622"/>
    <w:rsid w:val="005564B9"/>
    <w:rsid w:val="005608A6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5A3C"/>
    <w:rsid w:val="006776D7"/>
    <w:rsid w:val="0067786C"/>
    <w:rsid w:val="006A3FBC"/>
    <w:rsid w:val="006C4BCD"/>
    <w:rsid w:val="006D3E51"/>
    <w:rsid w:val="006D59F7"/>
    <w:rsid w:val="006E06FA"/>
    <w:rsid w:val="006E35EB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50EEA"/>
    <w:rsid w:val="007530E0"/>
    <w:rsid w:val="00767A5A"/>
    <w:rsid w:val="00777E5A"/>
    <w:rsid w:val="00780396"/>
    <w:rsid w:val="0078319E"/>
    <w:rsid w:val="00783525"/>
    <w:rsid w:val="007838D2"/>
    <w:rsid w:val="007A71E9"/>
    <w:rsid w:val="007B3F60"/>
    <w:rsid w:val="007D302C"/>
    <w:rsid w:val="007D4174"/>
    <w:rsid w:val="007D42C1"/>
    <w:rsid w:val="007D72E1"/>
    <w:rsid w:val="007E0866"/>
    <w:rsid w:val="007E31E3"/>
    <w:rsid w:val="007F3757"/>
    <w:rsid w:val="007F4AC2"/>
    <w:rsid w:val="007F7EE3"/>
    <w:rsid w:val="0081381D"/>
    <w:rsid w:val="008155E7"/>
    <w:rsid w:val="00824D1D"/>
    <w:rsid w:val="00833AC6"/>
    <w:rsid w:val="00843739"/>
    <w:rsid w:val="00847017"/>
    <w:rsid w:val="0085305E"/>
    <w:rsid w:val="00853F3C"/>
    <w:rsid w:val="008636AB"/>
    <w:rsid w:val="00877912"/>
    <w:rsid w:val="00882006"/>
    <w:rsid w:val="00895F3B"/>
    <w:rsid w:val="008A0761"/>
    <w:rsid w:val="008A2A3F"/>
    <w:rsid w:val="008A757F"/>
    <w:rsid w:val="008B25C9"/>
    <w:rsid w:val="008B7989"/>
    <w:rsid w:val="008C2AC2"/>
    <w:rsid w:val="008D6DCE"/>
    <w:rsid w:val="008E64FA"/>
    <w:rsid w:val="008E7AB1"/>
    <w:rsid w:val="008F3E2F"/>
    <w:rsid w:val="0090001C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14DF"/>
    <w:rsid w:val="00A1445A"/>
    <w:rsid w:val="00A1680B"/>
    <w:rsid w:val="00A22650"/>
    <w:rsid w:val="00A278FD"/>
    <w:rsid w:val="00A3063E"/>
    <w:rsid w:val="00A3395B"/>
    <w:rsid w:val="00A33BE0"/>
    <w:rsid w:val="00A515E0"/>
    <w:rsid w:val="00A55B4C"/>
    <w:rsid w:val="00A565F0"/>
    <w:rsid w:val="00A56B28"/>
    <w:rsid w:val="00A57325"/>
    <w:rsid w:val="00A75802"/>
    <w:rsid w:val="00A83E62"/>
    <w:rsid w:val="00A86CFA"/>
    <w:rsid w:val="00A92149"/>
    <w:rsid w:val="00AA0713"/>
    <w:rsid w:val="00AA2F1C"/>
    <w:rsid w:val="00AB063B"/>
    <w:rsid w:val="00AB1522"/>
    <w:rsid w:val="00AB3346"/>
    <w:rsid w:val="00AB4674"/>
    <w:rsid w:val="00AB4841"/>
    <w:rsid w:val="00AC3998"/>
    <w:rsid w:val="00AC72E5"/>
    <w:rsid w:val="00AD3618"/>
    <w:rsid w:val="00AF0AD6"/>
    <w:rsid w:val="00B021F9"/>
    <w:rsid w:val="00B13DE3"/>
    <w:rsid w:val="00B16F2C"/>
    <w:rsid w:val="00B20079"/>
    <w:rsid w:val="00B200E4"/>
    <w:rsid w:val="00B26132"/>
    <w:rsid w:val="00B269FA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B5555"/>
    <w:rsid w:val="00BC00ED"/>
    <w:rsid w:val="00BC2412"/>
    <w:rsid w:val="00BC29DD"/>
    <w:rsid w:val="00BC2F4D"/>
    <w:rsid w:val="00BD218F"/>
    <w:rsid w:val="00BD238E"/>
    <w:rsid w:val="00BD481D"/>
    <w:rsid w:val="00BD4AEF"/>
    <w:rsid w:val="00BD7F08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9531D"/>
    <w:rsid w:val="00C97729"/>
    <w:rsid w:val="00CB008E"/>
    <w:rsid w:val="00CB0D95"/>
    <w:rsid w:val="00CB6593"/>
    <w:rsid w:val="00CD61B2"/>
    <w:rsid w:val="00CD7808"/>
    <w:rsid w:val="00CE1186"/>
    <w:rsid w:val="00CF12FC"/>
    <w:rsid w:val="00D05C1E"/>
    <w:rsid w:val="00D06278"/>
    <w:rsid w:val="00D168E7"/>
    <w:rsid w:val="00D2343D"/>
    <w:rsid w:val="00D2727C"/>
    <w:rsid w:val="00D278D4"/>
    <w:rsid w:val="00D47195"/>
    <w:rsid w:val="00D514B0"/>
    <w:rsid w:val="00D579F3"/>
    <w:rsid w:val="00D707B4"/>
    <w:rsid w:val="00D7309B"/>
    <w:rsid w:val="00D77C8B"/>
    <w:rsid w:val="00D81C2D"/>
    <w:rsid w:val="00D8275B"/>
    <w:rsid w:val="00D83E17"/>
    <w:rsid w:val="00D84490"/>
    <w:rsid w:val="00D92C6A"/>
    <w:rsid w:val="00DA0B86"/>
    <w:rsid w:val="00DB3E61"/>
    <w:rsid w:val="00DB59D9"/>
    <w:rsid w:val="00DC7B90"/>
    <w:rsid w:val="00DD21ED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550C0"/>
    <w:rsid w:val="00E6185F"/>
    <w:rsid w:val="00E61921"/>
    <w:rsid w:val="00E676C3"/>
    <w:rsid w:val="00E749F2"/>
    <w:rsid w:val="00E75CBE"/>
    <w:rsid w:val="00E81DF5"/>
    <w:rsid w:val="00E932C8"/>
    <w:rsid w:val="00E95B73"/>
    <w:rsid w:val="00E9600A"/>
    <w:rsid w:val="00EA7B9C"/>
    <w:rsid w:val="00EB0DA9"/>
    <w:rsid w:val="00EB11D7"/>
    <w:rsid w:val="00EC3D4E"/>
    <w:rsid w:val="00ED06F3"/>
    <w:rsid w:val="00ED583F"/>
    <w:rsid w:val="00EE1D9A"/>
    <w:rsid w:val="00EE7F32"/>
    <w:rsid w:val="00EF0493"/>
    <w:rsid w:val="00EF1787"/>
    <w:rsid w:val="00EF18FD"/>
    <w:rsid w:val="00EF6EFB"/>
    <w:rsid w:val="00F0171E"/>
    <w:rsid w:val="00F0300D"/>
    <w:rsid w:val="00F0401D"/>
    <w:rsid w:val="00F11B65"/>
    <w:rsid w:val="00F21B47"/>
    <w:rsid w:val="00F267C9"/>
    <w:rsid w:val="00F27435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5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9" ma:contentTypeDescription="Ustvari nov dokument." ma:contentTypeScope="" ma:versionID="9266863dd3bfd69087ad2ad9f7717a2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6b94298a7f05ca554361e7c4313c616c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172F84F-C699-44AB-B492-32B14BCD9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DD9BC1-D21A-4935-A518-B44829EE2056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3.xml><?xml version="1.0" encoding="utf-8"?>
<ds:datastoreItem xmlns:ds="http://schemas.openxmlformats.org/officeDocument/2006/customXml" ds:itemID="{1AB2158B-55DD-4FDA-808A-F61DF15253D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0B8ABFC-B2F6-4C8E-A201-2E0F694B8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108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1311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17</cp:revision>
  <cp:lastPrinted>2024-01-04T13:29:00Z</cp:lastPrinted>
  <dcterms:created xsi:type="dcterms:W3CDTF">2023-08-31T13:04:00Z</dcterms:created>
  <dcterms:modified xsi:type="dcterms:W3CDTF">2025-07-09T13:30:00Z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